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A2" w:rsidRPr="00553368" w:rsidRDefault="008919A2" w:rsidP="00EE4EB6">
      <w:pPr>
        <w:shd w:val="clear" w:color="auto" w:fill="FFFFFF"/>
        <w:autoSpaceDE w:val="0"/>
        <w:autoSpaceDN w:val="0"/>
        <w:adjustRightInd w:val="0"/>
        <w:ind w:left="6660"/>
        <w:jc w:val="right"/>
        <w:outlineLvl w:val="1"/>
        <w:rPr>
          <w:sz w:val="22"/>
          <w:szCs w:val="22"/>
        </w:rPr>
      </w:pPr>
      <w:r w:rsidRPr="00553368">
        <w:rPr>
          <w:sz w:val="22"/>
          <w:szCs w:val="22"/>
        </w:rPr>
        <w:t>Приложение 2</w:t>
      </w:r>
    </w:p>
    <w:p w:rsidR="008919A2" w:rsidRPr="003677F3" w:rsidRDefault="008919A2" w:rsidP="003677F3">
      <w:pPr>
        <w:shd w:val="clear" w:color="auto" w:fill="FFFFFF"/>
        <w:tabs>
          <w:tab w:val="left" w:pos="9900"/>
        </w:tabs>
        <w:autoSpaceDE w:val="0"/>
        <w:autoSpaceDN w:val="0"/>
        <w:adjustRightInd w:val="0"/>
        <w:ind w:left="6660"/>
        <w:jc w:val="right"/>
        <w:outlineLvl w:val="1"/>
        <w:rPr>
          <w:iCs/>
          <w:sz w:val="22"/>
          <w:szCs w:val="22"/>
        </w:rPr>
      </w:pPr>
      <w:r w:rsidRPr="00553368">
        <w:rPr>
          <w:sz w:val="22"/>
          <w:szCs w:val="22"/>
        </w:rPr>
        <w:t xml:space="preserve">к </w:t>
      </w:r>
      <w:r w:rsidRPr="003677F3">
        <w:rPr>
          <w:sz w:val="22"/>
          <w:szCs w:val="22"/>
        </w:rPr>
        <w:t xml:space="preserve">Муниципальной </w:t>
      </w:r>
      <w:r w:rsidRPr="003677F3">
        <w:rPr>
          <w:iCs/>
          <w:sz w:val="22"/>
          <w:szCs w:val="22"/>
        </w:rPr>
        <w:t xml:space="preserve">программе города Ржева Тверской области </w:t>
      </w:r>
    </w:p>
    <w:p w:rsidR="008919A2" w:rsidRPr="003677F3" w:rsidRDefault="008919A2" w:rsidP="003677F3">
      <w:pPr>
        <w:shd w:val="clear" w:color="auto" w:fill="FFFFFF"/>
        <w:jc w:val="right"/>
        <w:rPr>
          <w:sz w:val="22"/>
          <w:szCs w:val="22"/>
        </w:rPr>
      </w:pPr>
      <w:r w:rsidRPr="003677F3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«Развитие туризма </w:t>
      </w:r>
      <w:r w:rsidRPr="003677F3">
        <w:rPr>
          <w:sz w:val="22"/>
          <w:szCs w:val="22"/>
        </w:rPr>
        <w:t xml:space="preserve"> города Ржева                                                                                                    Тверской области» на 2018-2023 годы</w:t>
      </w:r>
    </w:p>
    <w:p w:rsidR="008919A2" w:rsidRPr="003677F3" w:rsidRDefault="008919A2" w:rsidP="00EE4EB6">
      <w:pPr>
        <w:shd w:val="clear" w:color="auto" w:fill="FFFFFF"/>
        <w:autoSpaceDE w:val="0"/>
        <w:autoSpaceDN w:val="0"/>
        <w:adjustRightInd w:val="0"/>
        <w:ind w:left="7200"/>
        <w:jc w:val="both"/>
        <w:outlineLvl w:val="1"/>
        <w:rPr>
          <w:b/>
          <w:iCs/>
          <w:sz w:val="22"/>
          <w:szCs w:val="22"/>
        </w:rPr>
      </w:pPr>
    </w:p>
    <w:p w:rsidR="008919A2" w:rsidRPr="00EC508B" w:rsidRDefault="008919A2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Характеристика</w:t>
      </w:r>
    </w:p>
    <w:p w:rsidR="008919A2" w:rsidRPr="00DB235C" w:rsidRDefault="008919A2" w:rsidP="00EE4EB6">
      <w:pPr>
        <w:shd w:val="clear" w:color="auto" w:fill="FFFFFF"/>
        <w:jc w:val="center"/>
        <w:rPr>
          <w:b/>
          <w:sz w:val="28"/>
          <w:szCs w:val="28"/>
        </w:rPr>
      </w:pPr>
      <w:r w:rsidRPr="00DB235C">
        <w:rPr>
          <w:b/>
          <w:sz w:val="28"/>
          <w:szCs w:val="28"/>
        </w:rPr>
        <w:t>основных показателей Муниципальной программы города Ржева  Тверской области</w:t>
      </w:r>
    </w:p>
    <w:p w:rsidR="008919A2" w:rsidRPr="00DB235C" w:rsidRDefault="008919A2" w:rsidP="00B671D4">
      <w:pPr>
        <w:shd w:val="clear" w:color="auto" w:fill="FFFFFF"/>
        <w:jc w:val="center"/>
        <w:rPr>
          <w:b/>
          <w:sz w:val="28"/>
          <w:szCs w:val="28"/>
        </w:rPr>
      </w:pPr>
      <w:r w:rsidRPr="00DB235C">
        <w:rPr>
          <w:b/>
          <w:sz w:val="28"/>
          <w:szCs w:val="28"/>
        </w:rPr>
        <w:t>«Развитие туризма  города Ржева Тверской области» на 2018-2023 годы</w:t>
      </w:r>
    </w:p>
    <w:p w:rsidR="008919A2" w:rsidRPr="00DB235C" w:rsidRDefault="008919A2" w:rsidP="001439C7">
      <w:pPr>
        <w:pStyle w:val="ConsPlusNormal"/>
        <w:ind w:firstLine="540"/>
        <w:jc w:val="both"/>
      </w:pPr>
    </w:p>
    <w:p w:rsidR="008919A2" w:rsidRDefault="008919A2" w:rsidP="001439C7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8919A2" w:rsidRDefault="008919A2" w:rsidP="001439C7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8919A2" w:rsidRDefault="008919A2" w:rsidP="001439C7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8919A2" w:rsidRDefault="008919A2" w:rsidP="001439C7">
      <w:pPr>
        <w:pStyle w:val="ConsPlusNormal"/>
        <w:ind w:firstLine="540"/>
        <w:jc w:val="both"/>
      </w:pPr>
      <w:r>
        <w:t>4. Задача - задача подпрограммы.</w:t>
      </w:r>
    </w:p>
    <w:p w:rsidR="008919A2" w:rsidRDefault="008919A2" w:rsidP="001439C7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8919A2" w:rsidRPr="001F2C20" w:rsidRDefault="008919A2" w:rsidP="00EE4EB6">
      <w:pPr>
        <w:shd w:val="clear" w:color="auto" w:fill="FFFFFF"/>
        <w:jc w:val="both"/>
      </w:pPr>
    </w:p>
    <w:p w:rsidR="008919A2" w:rsidRPr="009F7A31" w:rsidRDefault="008919A2" w:rsidP="00EE4EB6">
      <w:pPr>
        <w:shd w:val="clear" w:color="auto" w:fill="FFFFFF"/>
        <w:jc w:val="both"/>
        <w:rPr>
          <w:sz w:val="16"/>
          <w:szCs w:val="16"/>
        </w:rPr>
      </w:pPr>
    </w:p>
    <w:tbl>
      <w:tblPr>
        <w:tblW w:w="14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5495"/>
        <w:gridCol w:w="34"/>
        <w:gridCol w:w="1242"/>
        <w:gridCol w:w="3719"/>
        <w:gridCol w:w="3864"/>
      </w:tblGrid>
      <w:tr w:rsidR="008919A2" w:rsidRPr="009F7A31" w:rsidTr="000D546B">
        <w:trPr>
          <w:trHeight w:val="6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905BB" w:rsidRDefault="008919A2" w:rsidP="000B27FD">
            <w:pPr>
              <w:shd w:val="clear" w:color="auto" w:fill="FFFFFF"/>
              <w:ind w:left="28" w:hanging="28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905BB" w:rsidRDefault="008919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Единица </w:t>
            </w:r>
          </w:p>
          <w:p w:rsidR="008919A2" w:rsidRPr="009905BB" w:rsidRDefault="008919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905BB" w:rsidRDefault="008919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905BB" w:rsidRDefault="008919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Источник получения информации для расчета значения </w:t>
            </w:r>
          </w:p>
          <w:p w:rsidR="008919A2" w:rsidRPr="009905BB" w:rsidRDefault="008919A2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показателя</w:t>
            </w:r>
          </w:p>
        </w:tc>
      </w:tr>
      <w:tr w:rsidR="008919A2" w:rsidRPr="002474CA" w:rsidTr="000D546B">
        <w:trPr>
          <w:trHeight w:val="93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905BB" w:rsidRDefault="008919A2" w:rsidP="0005785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9905BB">
              <w:rPr>
                <w:b/>
                <w:sz w:val="22"/>
                <w:szCs w:val="22"/>
              </w:rPr>
              <w:t>Муниципальная программа города Ржева Тверской области «</w:t>
            </w:r>
            <w:r>
              <w:rPr>
                <w:b/>
                <w:sz w:val="22"/>
                <w:szCs w:val="22"/>
              </w:rPr>
              <w:t>Р</w:t>
            </w:r>
            <w:r w:rsidRPr="009905BB">
              <w:rPr>
                <w:b/>
                <w:sz w:val="22"/>
                <w:szCs w:val="22"/>
              </w:rPr>
              <w:t>азвитие туризма города Ржева Тверской области» на 2018-2023 годы</w:t>
            </w:r>
          </w:p>
          <w:p w:rsidR="008919A2" w:rsidRPr="00F10CA8" w:rsidRDefault="008919A2" w:rsidP="003677F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F10CA8">
            <w:pPr>
              <w:shd w:val="clear" w:color="auto" w:fill="FFFFFF"/>
              <w:contextualSpacing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0B27FD">
            <w:pPr>
              <w:shd w:val="clear" w:color="auto" w:fill="FFFFFF"/>
              <w:contextualSpacing/>
              <w:jc w:val="center"/>
            </w:pPr>
          </w:p>
        </w:tc>
      </w:tr>
      <w:tr w:rsidR="008919A2" w:rsidRPr="002474CA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3677F3" w:rsidRDefault="008919A2" w:rsidP="00F10CA8">
            <w:r w:rsidRPr="002474CA">
              <w:rPr>
                <w:b/>
                <w:bCs/>
                <w:sz w:val="22"/>
                <w:szCs w:val="22"/>
              </w:rPr>
              <w:t xml:space="preserve">Цель </w:t>
            </w:r>
            <w:r w:rsidRPr="002474CA">
              <w:rPr>
                <w:b/>
                <w:sz w:val="22"/>
                <w:szCs w:val="22"/>
              </w:rPr>
              <w:t>1</w:t>
            </w:r>
            <w:r w:rsidRPr="002474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DB235C">
              <w:rPr>
                <w:sz w:val="22"/>
                <w:szCs w:val="22"/>
              </w:rPr>
              <w:t>Создание на территории города Ржева комфортной туристской среды, направленной на повышение конкурентной способности на туристском рынке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0B27FD">
            <w:pPr>
              <w:shd w:val="clear" w:color="auto" w:fill="FFFFFF"/>
              <w:contextualSpacing/>
              <w:jc w:val="center"/>
            </w:pPr>
            <w:r w:rsidRPr="00247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2474CA" w:rsidRDefault="008919A2" w:rsidP="000B27FD">
            <w:pPr>
              <w:shd w:val="clear" w:color="auto" w:fill="FFFFFF"/>
              <w:contextualSpacing/>
              <w:jc w:val="center"/>
            </w:pPr>
          </w:p>
        </w:tc>
      </w:tr>
      <w:tr w:rsidR="008919A2" w:rsidRPr="00AE0AAB" w:rsidTr="0057390F">
        <w:trPr>
          <w:trHeight w:val="4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AE0AAB" w:rsidRDefault="008919A2" w:rsidP="00F10CA8">
            <w:pPr>
              <w:rPr>
                <w:b/>
              </w:rPr>
            </w:pPr>
            <w:r>
              <w:rPr>
                <w:sz w:val="22"/>
                <w:szCs w:val="22"/>
              </w:rPr>
              <w:t>Показатель 1 «</w:t>
            </w:r>
            <w:r w:rsidRPr="0057390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уристический поток в город Ржев</w:t>
            </w:r>
            <w:r w:rsidRPr="0057390F">
              <w:rPr>
                <w:sz w:val="22"/>
                <w:szCs w:val="22"/>
              </w:rPr>
              <w:t xml:space="preserve"> Тверской области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1439C7">
            <w:pPr>
              <w:jc w:val="center"/>
            </w:pPr>
            <w:r>
              <w:rPr>
                <w:sz w:val="22"/>
                <w:szCs w:val="22"/>
              </w:rPr>
              <w:t>человек</w:t>
            </w:r>
          </w:p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DB235C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8919A2" w:rsidRPr="00AE0AAB" w:rsidTr="000D546B">
        <w:trPr>
          <w:trHeight w:val="3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Default="008919A2" w:rsidP="00990283">
            <w:r>
              <w:rPr>
                <w:sz w:val="22"/>
                <w:szCs w:val="22"/>
              </w:rPr>
              <w:t>Показатель 2 «</w:t>
            </w:r>
            <w:r w:rsidRPr="0057390F">
              <w:rPr>
                <w:sz w:val="22"/>
                <w:szCs w:val="22"/>
              </w:rPr>
              <w:t>Количество койко-мест в коллективных средствах размещения г</w:t>
            </w:r>
            <w:r>
              <w:rPr>
                <w:sz w:val="22"/>
                <w:szCs w:val="22"/>
              </w:rPr>
              <w:t>орода</w:t>
            </w:r>
            <w:r w:rsidRPr="0057390F">
              <w:rPr>
                <w:sz w:val="22"/>
                <w:szCs w:val="22"/>
              </w:rPr>
              <w:t xml:space="preserve"> Ржева  Тверской области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Default="008919A2" w:rsidP="000B27FD">
            <w:pPr>
              <w:shd w:val="clear" w:color="auto" w:fill="FFFFFF"/>
              <w:contextualSpacing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DB235C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8919A2" w:rsidRPr="00AE0AAB" w:rsidTr="00EA5C88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19A2" w:rsidRPr="000D546B" w:rsidRDefault="008919A2" w:rsidP="000D546B">
            <w:pPr>
              <w:rPr>
                <w:b/>
                <w:bCs/>
                <w:sz w:val="16"/>
                <w:szCs w:val="16"/>
              </w:rPr>
            </w:pPr>
          </w:p>
          <w:p w:rsidR="008919A2" w:rsidRDefault="008919A2" w:rsidP="00600E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Подпрограмма  «</w:t>
            </w:r>
            <w:r w:rsidRPr="00DB235C">
              <w:rPr>
                <w:b/>
                <w:bCs/>
                <w:sz w:val="22"/>
                <w:szCs w:val="22"/>
              </w:rPr>
              <w:t>Создание в городе Ржеве комфортной среды для туристов и экскурсантов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  <w:p w:rsidR="008919A2" w:rsidRPr="000D546B" w:rsidRDefault="008919A2" w:rsidP="000D546B">
            <w:pPr>
              <w:rPr>
                <w:sz w:val="16"/>
                <w:szCs w:val="16"/>
              </w:rPr>
            </w:pPr>
          </w:p>
        </w:tc>
      </w:tr>
      <w:tr w:rsidR="008919A2" w:rsidRPr="00AE0AAB" w:rsidTr="00F10CA8">
        <w:trPr>
          <w:trHeight w:val="72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AE0AAB" w:rsidRDefault="008919A2" w:rsidP="00F10CA8">
            <w:r>
              <w:rPr>
                <w:b/>
                <w:bCs/>
                <w:color w:val="000000"/>
                <w:sz w:val="22"/>
                <w:szCs w:val="22"/>
              </w:rPr>
              <w:t>Задача  1  «</w:t>
            </w:r>
            <w:r w:rsidRPr="00DB235C">
              <w:rPr>
                <w:b/>
                <w:bCs/>
                <w:color w:val="000000"/>
                <w:sz w:val="22"/>
                <w:szCs w:val="22"/>
              </w:rPr>
              <w:t>Содействие созданию инфраструктуры по наиболее значимым направлениям развития туризма в городе Ржеве Тверской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AE0AAB" w:rsidRDefault="008919A2" w:rsidP="000B27FD">
            <w:pPr>
              <w:jc w:val="center"/>
            </w:pPr>
          </w:p>
        </w:tc>
      </w:tr>
      <w:tr w:rsidR="008919A2" w:rsidRPr="00AE0AAB" w:rsidTr="00BC0E26">
        <w:trPr>
          <w:trHeight w:val="864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9B21CD" w:rsidRDefault="008919A2" w:rsidP="0078279D">
            <w:pPr>
              <w:rPr>
                <w:b/>
                <w:bCs/>
                <w:color w:val="000000"/>
              </w:rPr>
            </w:pPr>
            <w:r w:rsidRPr="00DB235C">
              <w:rPr>
                <w:i/>
                <w:iCs/>
                <w:color w:val="000000"/>
                <w:sz w:val="22"/>
                <w:szCs w:val="22"/>
              </w:rPr>
              <w:t xml:space="preserve">Показатель </w:t>
            </w:r>
            <w:r>
              <w:rPr>
                <w:iCs/>
                <w:color w:val="000000"/>
                <w:sz w:val="22"/>
                <w:szCs w:val="22"/>
              </w:rPr>
              <w:t>«</w:t>
            </w:r>
            <w:r w:rsidRPr="00DB235C">
              <w:rPr>
                <w:iCs/>
                <w:color w:val="000000"/>
                <w:sz w:val="22"/>
                <w:szCs w:val="22"/>
              </w:rPr>
              <w:t>Количество  проектов, реализованных в сфере туризма и гостеприимства в городе Ржеве по итогам года</w:t>
            </w:r>
            <w:r>
              <w:rPr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DB235C">
            <w:pPr>
              <w:jc w:val="center"/>
            </w:pPr>
            <w:r>
              <w:rPr>
                <w:sz w:val="22"/>
                <w:szCs w:val="22"/>
              </w:rPr>
              <w:t>ед.</w:t>
            </w:r>
          </w:p>
          <w:p w:rsidR="008919A2" w:rsidRPr="009B21CD" w:rsidRDefault="008919A2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9B21CD" w:rsidRDefault="008919A2" w:rsidP="003677F3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>Абсолютная величина</w:t>
            </w:r>
            <w:r w:rsidRPr="009B21CD">
              <w:rPr>
                <w:color w:val="000000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DB235C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8919A2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AE0AAB" w:rsidRDefault="008919A2" w:rsidP="00BC0E26">
            <w:pPr>
              <w:rPr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Задача  2 «</w:t>
            </w:r>
            <w:r w:rsidRPr="00DB235C">
              <w:rPr>
                <w:b/>
                <w:sz w:val="22"/>
                <w:szCs w:val="22"/>
              </w:rPr>
              <w:t>Создание условий для появления и развития объектов туристского показа в городе Ржеве Тверской области</w:t>
            </w:r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AE0AAB" w:rsidRDefault="008919A2" w:rsidP="000B27FD">
            <w:pPr>
              <w:shd w:val="clear" w:color="auto" w:fill="FFFFFF"/>
              <w:contextualSpacing/>
              <w:jc w:val="center"/>
            </w:pPr>
          </w:p>
        </w:tc>
      </w:tr>
      <w:tr w:rsidR="008919A2" w:rsidRPr="00AE0AAB" w:rsidTr="00F10CA8">
        <w:trPr>
          <w:trHeight w:val="175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DB235C" w:rsidRDefault="008919A2" w:rsidP="00DB235C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DB235C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«</w:t>
            </w:r>
            <w:r w:rsidRPr="00DB235C">
              <w:rPr>
                <w:iCs/>
                <w:sz w:val="22"/>
                <w:szCs w:val="22"/>
              </w:rPr>
              <w:t>Количество посетителей событийных мероприятий, проведенных на территории города Ржева</w:t>
            </w:r>
            <w:r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3677F3" w:rsidRDefault="008919A2" w:rsidP="00DB2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9A2" w:rsidRPr="003677F3" w:rsidRDefault="008919A2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9A2" w:rsidRPr="003677F3" w:rsidRDefault="008919A2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</w:tbl>
    <w:p w:rsidR="008919A2" w:rsidRPr="00AE0AAB" w:rsidRDefault="008919A2">
      <w:pPr>
        <w:rPr>
          <w:sz w:val="22"/>
          <w:szCs w:val="22"/>
        </w:rPr>
      </w:pPr>
    </w:p>
    <w:sectPr w:rsidR="008919A2" w:rsidRPr="00AE0AAB" w:rsidSect="00B671D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505BA"/>
    <w:multiLevelType w:val="hybridMultilevel"/>
    <w:tmpl w:val="8F74E324"/>
    <w:lvl w:ilvl="0" w:tplc="87D8F5A6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EB6"/>
    <w:rsid w:val="0005785B"/>
    <w:rsid w:val="000674DB"/>
    <w:rsid w:val="00082FE2"/>
    <w:rsid w:val="000B1D32"/>
    <w:rsid w:val="000B27FD"/>
    <w:rsid w:val="000D546B"/>
    <w:rsid w:val="00114886"/>
    <w:rsid w:val="001439C7"/>
    <w:rsid w:val="0016325A"/>
    <w:rsid w:val="001722B2"/>
    <w:rsid w:val="00172949"/>
    <w:rsid w:val="001C1CC0"/>
    <w:rsid w:val="001C7E4E"/>
    <w:rsid w:val="001F2C20"/>
    <w:rsid w:val="002474CA"/>
    <w:rsid w:val="002F380A"/>
    <w:rsid w:val="00311857"/>
    <w:rsid w:val="003677F3"/>
    <w:rsid w:val="00371024"/>
    <w:rsid w:val="003A45AE"/>
    <w:rsid w:val="003D2E0F"/>
    <w:rsid w:val="00441FC3"/>
    <w:rsid w:val="004E250C"/>
    <w:rsid w:val="0051578E"/>
    <w:rsid w:val="00553368"/>
    <w:rsid w:val="0057390F"/>
    <w:rsid w:val="00575EE6"/>
    <w:rsid w:val="00590EAB"/>
    <w:rsid w:val="005A1E43"/>
    <w:rsid w:val="005B7BC6"/>
    <w:rsid w:val="005F2CD4"/>
    <w:rsid w:val="00600E00"/>
    <w:rsid w:val="006301D2"/>
    <w:rsid w:val="006E6E7D"/>
    <w:rsid w:val="00773BF1"/>
    <w:rsid w:val="007764E3"/>
    <w:rsid w:val="0078279D"/>
    <w:rsid w:val="0079211E"/>
    <w:rsid w:val="007F5ADB"/>
    <w:rsid w:val="00841707"/>
    <w:rsid w:val="00842931"/>
    <w:rsid w:val="008919A2"/>
    <w:rsid w:val="00897403"/>
    <w:rsid w:val="00990283"/>
    <w:rsid w:val="009905BB"/>
    <w:rsid w:val="009B21CD"/>
    <w:rsid w:val="009C09CD"/>
    <w:rsid w:val="009F7A31"/>
    <w:rsid w:val="00A61F2E"/>
    <w:rsid w:val="00A6320B"/>
    <w:rsid w:val="00AE0AAB"/>
    <w:rsid w:val="00AE1BCC"/>
    <w:rsid w:val="00AE560E"/>
    <w:rsid w:val="00B671D4"/>
    <w:rsid w:val="00B76B23"/>
    <w:rsid w:val="00BA0800"/>
    <w:rsid w:val="00BB0708"/>
    <w:rsid w:val="00BB6CB3"/>
    <w:rsid w:val="00BC0E26"/>
    <w:rsid w:val="00C56A62"/>
    <w:rsid w:val="00CA4CBF"/>
    <w:rsid w:val="00DB235C"/>
    <w:rsid w:val="00DB4EDA"/>
    <w:rsid w:val="00DE0107"/>
    <w:rsid w:val="00DF39DF"/>
    <w:rsid w:val="00E03646"/>
    <w:rsid w:val="00E11E0A"/>
    <w:rsid w:val="00E9393E"/>
    <w:rsid w:val="00EA5C88"/>
    <w:rsid w:val="00EA78F6"/>
    <w:rsid w:val="00EB0A86"/>
    <w:rsid w:val="00EC508B"/>
    <w:rsid w:val="00EE4EB6"/>
    <w:rsid w:val="00F10CA8"/>
    <w:rsid w:val="00FA1758"/>
    <w:rsid w:val="00FB01C7"/>
    <w:rsid w:val="00FD0364"/>
    <w:rsid w:val="00FE200A"/>
    <w:rsid w:val="00FE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E4EB6"/>
    <w:rPr>
      <w:rFonts w:cs="Times New Roman"/>
    </w:rPr>
  </w:style>
  <w:style w:type="paragraph" w:styleId="NormalWeb">
    <w:name w:val="Normal (Web)"/>
    <w:basedOn w:val="Normal"/>
    <w:uiPriority w:val="99"/>
    <w:rsid w:val="00EE4EB6"/>
    <w:pPr>
      <w:spacing w:after="60"/>
      <w:ind w:firstLine="40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439C7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366</Words>
  <Characters>2089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Пользовтель</dc:creator>
  <cp:keywords/>
  <dc:description/>
  <cp:lastModifiedBy>mahinistka</cp:lastModifiedBy>
  <cp:revision>7</cp:revision>
  <cp:lastPrinted>2018-05-25T06:38:00Z</cp:lastPrinted>
  <dcterms:created xsi:type="dcterms:W3CDTF">2018-05-23T08:33:00Z</dcterms:created>
  <dcterms:modified xsi:type="dcterms:W3CDTF">2018-05-25T06:40:00Z</dcterms:modified>
</cp:coreProperties>
</file>